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5DB7" w14:textId="77777777" w:rsidR="00B425DC" w:rsidRDefault="00B425DC" w:rsidP="00B42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65022CB0" w14:textId="77777777" w:rsidR="00B425DC" w:rsidRDefault="00B425DC" w:rsidP="00B42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1F795BC4" w14:textId="77777777" w:rsidR="00B425DC" w:rsidRDefault="00B425DC" w:rsidP="00B425DC">
      <w:pPr>
        <w:pStyle w:val="NoSpacing"/>
        <w:rPr>
          <w:rFonts w:cs="Times New Roman"/>
          <w:szCs w:val="24"/>
        </w:rPr>
      </w:pPr>
    </w:p>
    <w:p w14:paraId="0DC24366" w14:textId="77777777" w:rsidR="00B425DC" w:rsidRDefault="00B425DC" w:rsidP="00B425DC">
      <w:pPr>
        <w:pStyle w:val="NoSpacing"/>
        <w:rPr>
          <w:rFonts w:cs="Times New Roman"/>
          <w:szCs w:val="24"/>
        </w:rPr>
      </w:pPr>
    </w:p>
    <w:p w14:paraId="70A067AF" w14:textId="77777777" w:rsidR="00B425DC" w:rsidRDefault="00B425DC" w:rsidP="00B42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54B6974A" w14:textId="77777777" w:rsidR="00B425DC" w:rsidRDefault="00B425DC" w:rsidP="00B42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7BD6CF51" w14:textId="77777777" w:rsidR="00B425DC" w:rsidRDefault="00B425DC" w:rsidP="00B425DC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</w:t>
      </w:r>
      <w:proofErr w:type="spellEnd"/>
      <w:r>
        <w:rPr>
          <w:rFonts w:cs="Times New Roman"/>
          <w:szCs w:val="24"/>
        </w:rPr>
        <w:t>)</w:t>
      </w:r>
    </w:p>
    <w:p w14:paraId="7ADC43AB" w14:textId="77777777" w:rsidR="00B425DC" w:rsidRDefault="00B425DC" w:rsidP="00B425DC">
      <w:pPr>
        <w:pStyle w:val="NoSpacing"/>
        <w:rPr>
          <w:rFonts w:cs="Times New Roman"/>
          <w:szCs w:val="24"/>
        </w:rPr>
      </w:pPr>
    </w:p>
    <w:p w14:paraId="6F1CF107" w14:textId="77777777" w:rsidR="00B425DC" w:rsidRDefault="00B425DC" w:rsidP="00B425DC">
      <w:pPr>
        <w:pStyle w:val="NoSpacing"/>
        <w:rPr>
          <w:rFonts w:cs="Times New Roman"/>
          <w:szCs w:val="24"/>
        </w:rPr>
      </w:pPr>
    </w:p>
    <w:p w14:paraId="445787C3" w14:textId="77777777" w:rsidR="00B425DC" w:rsidRDefault="00B425DC" w:rsidP="00B42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4D2FDC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57B0D" w14:textId="77777777" w:rsidR="00B425DC" w:rsidRDefault="00B425DC" w:rsidP="009139A6">
      <w:r>
        <w:separator/>
      </w:r>
    </w:p>
  </w:endnote>
  <w:endnote w:type="continuationSeparator" w:id="0">
    <w:p w14:paraId="79AFF6CF" w14:textId="77777777" w:rsidR="00B425DC" w:rsidRDefault="00B425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9A8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B6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E7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DBCF6" w14:textId="77777777" w:rsidR="00B425DC" w:rsidRDefault="00B425DC" w:rsidP="009139A6">
      <w:r>
        <w:separator/>
      </w:r>
    </w:p>
  </w:footnote>
  <w:footnote w:type="continuationSeparator" w:id="0">
    <w:p w14:paraId="7BF080D5" w14:textId="77777777" w:rsidR="00B425DC" w:rsidRDefault="00B425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2AE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1F1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DD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D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25D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60C4"/>
  <w15:chartTrackingRefBased/>
  <w15:docId w15:val="{F3FFEC38-0A8F-456D-A330-D9C1260E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2024-04-18T15:12:00Z</dcterms:created>
  <dcterms:modified xsi:type="dcterms:W3CDTF">2024-04-18T15:13:00Z</dcterms:modified>
</cp:coreProperties>
</file>